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49660" w14:textId="3DAED9FD" w:rsidR="00A22C27" w:rsidRPr="001F6119" w:rsidRDefault="00A22C27" w:rsidP="001F6119">
      <w:pPr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1F6119">
        <w:rPr>
          <w:rFonts w:ascii="Comic Sans MS" w:hAnsi="Comic Sans MS"/>
          <w:b/>
          <w:bCs/>
          <w:szCs w:val="21"/>
        </w:rPr>
        <w:t>Module</w:t>
      </w:r>
      <w:r w:rsidR="000E5091" w:rsidRPr="001F6119">
        <w:rPr>
          <w:rFonts w:ascii="Comic Sans MS" w:hAnsi="Comic Sans MS"/>
          <w:b/>
          <w:bCs/>
          <w:szCs w:val="21"/>
        </w:rPr>
        <w:t xml:space="preserve"> </w:t>
      </w:r>
      <w:r w:rsidRPr="001F6119">
        <w:rPr>
          <w:rFonts w:ascii="Comic Sans MS" w:hAnsi="Comic Sans MS"/>
          <w:b/>
          <w:bCs/>
          <w:szCs w:val="21"/>
        </w:rPr>
        <w:t>6 Unit</w:t>
      </w:r>
      <w:r w:rsidR="000E5091" w:rsidRPr="001F6119">
        <w:rPr>
          <w:rFonts w:ascii="Comic Sans MS" w:hAnsi="Comic Sans MS"/>
          <w:b/>
          <w:bCs/>
          <w:szCs w:val="21"/>
        </w:rPr>
        <w:t xml:space="preserve"> </w:t>
      </w:r>
      <w:r w:rsidRPr="001F6119">
        <w:rPr>
          <w:rFonts w:ascii="Comic Sans MS" w:hAnsi="Comic Sans MS"/>
          <w:b/>
          <w:bCs/>
          <w:szCs w:val="21"/>
        </w:rPr>
        <w:t>2</w:t>
      </w:r>
      <w:r w:rsidR="001F6119" w:rsidRPr="001F6119">
        <w:rPr>
          <w:rFonts w:ascii="Comic Sans MS" w:hAnsi="Comic Sans MS"/>
          <w:b/>
          <w:bCs/>
          <w:szCs w:val="21"/>
        </w:rPr>
        <w:t xml:space="preserve"> I’ve got a stamp from China.</w:t>
      </w:r>
    </w:p>
    <w:p w14:paraId="1D69B613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一、为下列单词，选择正确的汉语意思。</w:t>
      </w:r>
    </w:p>
    <w:p w14:paraId="7B7AAF2C" w14:textId="1675FA1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1. knife  </w:t>
      </w:r>
      <w:r w:rsidRPr="001F6119">
        <w:rPr>
          <w:rFonts w:ascii="Comic Sans MS" w:hAnsi="Comic Sans MS"/>
          <w:szCs w:val="21"/>
        </w:rPr>
        <w:tab/>
        <w:t xml:space="preserve">      </w:t>
      </w:r>
      <w:r w:rsidR="000E5091" w:rsidRPr="001F6119">
        <w:rPr>
          <w:rFonts w:ascii="Comic Sans MS" w:hAnsi="Comic Sans MS"/>
          <w:szCs w:val="21"/>
        </w:rPr>
        <w:tab/>
      </w:r>
      <w:r w:rsidR="00FD5DE5">
        <w:rPr>
          <w:rFonts w:ascii="Comic Sans MS" w:hAnsi="Comic Sans MS" w:hint="eastAsia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A. </w:t>
      </w:r>
      <w:r w:rsidRPr="001F6119">
        <w:rPr>
          <w:rFonts w:ascii="Comic Sans MS" w:hAnsi="Comic Sans MS"/>
          <w:szCs w:val="21"/>
        </w:rPr>
        <w:t>餐具</w:t>
      </w:r>
      <w:r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</w:t>
      </w:r>
      <w:r w:rsidRPr="001F6119">
        <w:rPr>
          <w:rFonts w:ascii="Comic Sans MS" w:hAnsi="Comic Sans MS"/>
          <w:szCs w:val="21"/>
        </w:rPr>
        <w:t>餐刀</w:t>
      </w:r>
    </w:p>
    <w:p w14:paraId="2C9F14A3" w14:textId="4707F595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2. fork </w:t>
      </w:r>
      <w:r w:rsidRPr="001F6119">
        <w:rPr>
          <w:rFonts w:ascii="Comic Sans MS" w:hAnsi="Comic Sans MS"/>
          <w:szCs w:val="21"/>
        </w:rPr>
        <w:tab/>
        <w:t xml:space="preserve">      </w:t>
      </w:r>
      <w:r w:rsidR="000E5091" w:rsidRPr="001F6119">
        <w:rPr>
          <w:rFonts w:ascii="Comic Sans MS" w:hAnsi="Comic Sans MS"/>
          <w:szCs w:val="21"/>
        </w:rPr>
        <w:tab/>
      </w:r>
      <w:r w:rsidR="00FD5DE5">
        <w:rPr>
          <w:rFonts w:ascii="Comic Sans MS" w:hAnsi="Comic Sans MS" w:hint="eastAsia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A. </w:t>
      </w:r>
      <w:r w:rsidRPr="001F6119">
        <w:rPr>
          <w:rFonts w:ascii="Comic Sans MS" w:hAnsi="Comic Sans MS"/>
          <w:szCs w:val="21"/>
        </w:rPr>
        <w:t>餐叉</w:t>
      </w:r>
      <w:r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</w:t>
      </w:r>
      <w:r w:rsidRPr="001F6119">
        <w:rPr>
          <w:rFonts w:ascii="Comic Sans MS" w:hAnsi="Comic Sans MS"/>
          <w:szCs w:val="21"/>
        </w:rPr>
        <w:t>勺子</w:t>
      </w:r>
    </w:p>
    <w:p w14:paraId="6DE7692F" w14:textId="17653BEF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3. chopsticks </w:t>
      </w:r>
      <w:r w:rsidRPr="001F6119">
        <w:rPr>
          <w:rFonts w:ascii="Comic Sans MS" w:hAnsi="Comic Sans MS"/>
          <w:szCs w:val="21"/>
        </w:rPr>
        <w:tab/>
        <w:t xml:space="preserve"> </w:t>
      </w:r>
      <w:r w:rsidR="000E5091" w:rsidRPr="001F6119">
        <w:rPr>
          <w:rFonts w:ascii="Comic Sans MS" w:hAnsi="Comic Sans MS"/>
          <w:szCs w:val="21"/>
        </w:rPr>
        <w:tab/>
      </w:r>
      <w:r w:rsidR="00FD5DE5">
        <w:rPr>
          <w:rFonts w:ascii="Comic Sans MS" w:hAnsi="Comic Sans MS" w:hint="eastAsia"/>
          <w:szCs w:val="21"/>
        </w:rPr>
        <w:tab/>
      </w:r>
      <w:bookmarkStart w:id="0" w:name="_GoBack"/>
      <w:bookmarkEnd w:id="0"/>
      <w:r w:rsidRPr="001F6119">
        <w:rPr>
          <w:rFonts w:ascii="Comic Sans MS" w:hAnsi="Comic Sans MS"/>
          <w:szCs w:val="21"/>
        </w:rPr>
        <w:t xml:space="preserve">A. </w:t>
      </w:r>
      <w:r w:rsidRPr="001F6119">
        <w:rPr>
          <w:rFonts w:ascii="Comic Sans MS" w:hAnsi="Comic Sans MS"/>
          <w:szCs w:val="21"/>
        </w:rPr>
        <w:t>棍子</w:t>
      </w:r>
      <w:r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</w:t>
      </w:r>
      <w:r w:rsidRPr="001F6119">
        <w:rPr>
          <w:rFonts w:ascii="Comic Sans MS" w:hAnsi="Comic Sans MS"/>
          <w:szCs w:val="21"/>
        </w:rPr>
        <w:t>筷子</w:t>
      </w:r>
    </w:p>
    <w:p w14:paraId="61BB2436" w14:textId="42522C0D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4. Japanese </w:t>
      </w:r>
      <w:r w:rsidRPr="001F6119">
        <w:rPr>
          <w:rFonts w:ascii="Comic Sans MS" w:hAnsi="Comic Sans MS"/>
          <w:szCs w:val="21"/>
        </w:rPr>
        <w:tab/>
        <w:t xml:space="preserve">      </w:t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A. </w:t>
      </w:r>
      <w:r w:rsidRPr="001F6119">
        <w:rPr>
          <w:rFonts w:ascii="Comic Sans MS" w:hAnsi="Comic Sans MS"/>
          <w:szCs w:val="21"/>
        </w:rPr>
        <w:t>日本的</w:t>
      </w:r>
      <w:r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</w:t>
      </w:r>
      <w:r w:rsidRPr="001F6119">
        <w:rPr>
          <w:rFonts w:ascii="Comic Sans MS" w:hAnsi="Comic Sans MS"/>
          <w:szCs w:val="21"/>
        </w:rPr>
        <w:t>日本</w:t>
      </w:r>
    </w:p>
    <w:p w14:paraId="63691A6F" w14:textId="50F55403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bookmarkStart w:id="1" w:name="_Hlk40188312"/>
      <w:r w:rsidRPr="001F6119">
        <w:rPr>
          <w:rFonts w:ascii="Comic Sans MS" w:hAnsi="Comic Sans MS"/>
          <w:szCs w:val="21"/>
        </w:rPr>
        <w:t>二、翻译。</w:t>
      </w:r>
    </w:p>
    <w:p w14:paraId="522806F7" w14:textId="2BB51A2B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(1) </w:t>
      </w:r>
      <w:proofErr w:type="gramStart"/>
      <w:r w:rsidRPr="001F6119">
        <w:rPr>
          <w:rFonts w:ascii="Comic Sans MS" w:hAnsi="Comic Sans MS"/>
          <w:szCs w:val="21"/>
        </w:rPr>
        <w:t>a</w:t>
      </w:r>
      <w:proofErr w:type="gramEnd"/>
      <w:r w:rsidRPr="001F6119">
        <w:rPr>
          <w:rFonts w:ascii="Comic Sans MS" w:hAnsi="Comic Sans MS"/>
          <w:szCs w:val="21"/>
        </w:rPr>
        <w:t xml:space="preserve"> knife and fork _</w:t>
      </w:r>
      <w:bookmarkStart w:id="2" w:name="_Hlk40188263"/>
      <w:r w:rsidRPr="001F6119">
        <w:rPr>
          <w:rFonts w:ascii="Comic Sans MS" w:hAnsi="Comic Sans MS"/>
          <w:szCs w:val="21"/>
        </w:rPr>
        <w:t>______________</w:t>
      </w:r>
    </w:p>
    <w:bookmarkEnd w:id="2"/>
    <w:p w14:paraId="64A0081F" w14:textId="6F296D08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(2) </w:t>
      </w:r>
      <w:proofErr w:type="gramStart"/>
      <w:r w:rsidRPr="001F6119">
        <w:rPr>
          <w:rFonts w:ascii="Comic Sans MS" w:hAnsi="Comic Sans MS"/>
          <w:szCs w:val="21"/>
        </w:rPr>
        <w:t>a</w:t>
      </w:r>
      <w:proofErr w:type="gramEnd"/>
      <w:r w:rsidRPr="001F6119">
        <w:rPr>
          <w:rFonts w:ascii="Comic Sans MS" w:hAnsi="Comic Sans MS"/>
          <w:szCs w:val="21"/>
        </w:rPr>
        <w:t xml:space="preserve"> Chinese kite ______________</w:t>
      </w:r>
    </w:p>
    <w:p w14:paraId="0765B458" w14:textId="4D624A23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(3) </w:t>
      </w:r>
      <w:proofErr w:type="gramStart"/>
      <w:r w:rsidRPr="001F6119">
        <w:rPr>
          <w:rFonts w:ascii="Comic Sans MS" w:hAnsi="Comic Sans MS"/>
          <w:szCs w:val="21"/>
        </w:rPr>
        <w:t>a</w:t>
      </w:r>
      <w:proofErr w:type="gramEnd"/>
      <w:r w:rsidRPr="001F6119">
        <w:rPr>
          <w:rFonts w:ascii="Comic Sans MS" w:hAnsi="Comic Sans MS"/>
          <w:szCs w:val="21"/>
        </w:rPr>
        <w:t xml:space="preserve"> book about the US ______________ </w:t>
      </w:r>
    </w:p>
    <w:p w14:paraId="2B4F658A" w14:textId="4EC2FF33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(4) </w:t>
      </w:r>
      <w:proofErr w:type="gramStart"/>
      <w:r w:rsidRPr="001F6119">
        <w:rPr>
          <w:rFonts w:ascii="Comic Sans MS" w:hAnsi="Comic Sans MS"/>
          <w:szCs w:val="21"/>
        </w:rPr>
        <w:t>a</w:t>
      </w:r>
      <w:proofErr w:type="gramEnd"/>
      <w:r w:rsidRPr="001F6119">
        <w:rPr>
          <w:rFonts w:ascii="Comic Sans MS" w:hAnsi="Comic Sans MS"/>
          <w:szCs w:val="21"/>
        </w:rPr>
        <w:t xml:space="preserve"> stamp from Canada ______________</w:t>
      </w:r>
    </w:p>
    <w:bookmarkEnd w:id="1"/>
    <w:p w14:paraId="1FF71C20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三、单项选择。</w:t>
      </w:r>
    </w:p>
    <w:p w14:paraId="65FECBEB" w14:textId="350FB3DD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1. I ________ some stamps from the US.</w:t>
      </w:r>
    </w:p>
    <w:p w14:paraId="7AE1DD78" w14:textId="122A010C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ab/>
        <w:t xml:space="preserve">A. have get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has got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>C. have got</w:t>
      </w:r>
    </w:p>
    <w:p w14:paraId="45FA4266" w14:textId="16F8EF6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>) 2. We can write about our ________ in the letter.</w:t>
      </w:r>
    </w:p>
    <w:p w14:paraId="2CD21BFF" w14:textId="654B3B2C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ab/>
        <w:t xml:space="preserve">A. hobbies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hobby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C. </w:t>
      </w:r>
      <w:proofErr w:type="spellStart"/>
      <w:proofErr w:type="gramStart"/>
      <w:r w:rsidRPr="001F6119">
        <w:rPr>
          <w:rFonts w:ascii="Comic Sans MS" w:hAnsi="Comic Sans MS"/>
          <w:szCs w:val="21"/>
        </w:rPr>
        <w:t>hobbys</w:t>
      </w:r>
      <w:proofErr w:type="spellEnd"/>
      <w:proofErr w:type="gramEnd"/>
    </w:p>
    <w:p w14:paraId="1388D06B" w14:textId="1CA02D6C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) 3. Australia is a big country ________ I live in the east of it. </w:t>
      </w:r>
    </w:p>
    <w:p w14:paraId="02B056FE" w14:textId="0BBCCE83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ab/>
        <w:t>A. but</w:t>
      </w:r>
      <w:r w:rsidRPr="001F6119">
        <w:rPr>
          <w:rFonts w:ascii="Comic Sans MS" w:hAnsi="Comic Sans MS"/>
          <w:szCs w:val="21"/>
        </w:rPr>
        <w:tab/>
        <w:t xml:space="preserve">     </w:t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 xml:space="preserve">B. and       </w:t>
      </w:r>
      <w:r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>C. or</w:t>
      </w:r>
    </w:p>
    <w:p w14:paraId="4205F1A4" w14:textId="12E51B06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4. I’d like to have an English pen friend ________ I’m learning English now.</w:t>
      </w:r>
    </w:p>
    <w:p w14:paraId="7913F03A" w14:textId="3C06608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ab/>
        <w:t xml:space="preserve">A. so </w:t>
      </w:r>
      <w:r w:rsidRPr="001F6119">
        <w:rPr>
          <w:rFonts w:ascii="Comic Sans MS" w:hAnsi="Comic Sans MS"/>
          <w:szCs w:val="21"/>
        </w:rPr>
        <w:tab/>
        <w:t xml:space="preserve">     </w:t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>B. because</w:t>
      </w:r>
      <w:r w:rsidRPr="001F6119">
        <w:rPr>
          <w:rFonts w:ascii="Comic Sans MS" w:hAnsi="Comic Sans MS"/>
          <w:szCs w:val="21"/>
        </w:rPr>
        <w:tab/>
        <w:t xml:space="preserve">     </w:t>
      </w:r>
      <w:r w:rsidR="000E5091" w:rsidRPr="001F6119">
        <w:rPr>
          <w:rFonts w:ascii="Comic Sans MS" w:hAnsi="Comic Sans MS"/>
          <w:szCs w:val="21"/>
        </w:rPr>
        <w:tab/>
      </w:r>
      <w:r w:rsidR="000E5091" w:rsidRPr="001F6119">
        <w:rPr>
          <w:rFonts w:ascii="Comic Sans MS" w:hAnsi="Comic Sans MS"/>
          <w:szCs w:val="21"/>
        </w:rPr>
        <w:tab/>
      </w:r>
      <w:r w:rsidRPr="001F6119">
        <w:rPr>
          <w:rFonts w:ascii="Comic Sans MS" w:hAnsi="Comic Sans MS"/>
          <w:szCs w:val="21"/>
        </w:rPr>
        <w:t>C. and</w:t>
      </w:r>
    </w:p>
    <w:p w14:paraId="0CF3D523" w14:textId="0C7383B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 </w:t>
      </w:r>
      <w:r w:rsidR="000E5091" w:rsidRPr="001F6119">
        <w:rPr>
          <w:rFonts w:ascii="Comic Sans MS" w:hAnsi="Comic Sans MS"/>
          <w:szCs w:val="21"/>
        </w:rPr>
        <w:t xml:space="preserve">  </w:t>
      </w:r>
      <w:r w:rsidRPr="001F6119">
        <w:rPr>
          <w:rFonts w:ascii="Comic Sans MS" w:hAnsi="Comic Sans MS"/>
          <w:szCs w:val="21"/>
        </w:rPr>
        <w:t xml:space="preserve"> ) 5. —</w:t>
      </w:r>
      <w:proofErr w:type="gramStart"/>
      <w:r w:rsidRPr="001F6119">
        <w:rPr>
          <w:rFonts w:ascii="Comic Sans MS" w:hAnsi="Comic Sans MS"/>
          <w:szCs w:val="21"/>
        </w:rPr>
        <w:t>Have</w:t>
      </w:r>
      <w:proofErr w:type="gramEnd"/>
      <w:r w:rsidRPr="001F6119">
        <w:rPr>
          <w:rFonts w:ascii="Comic Sans MS" w:hAnsi="Comic Sans MS"/>
          <w:szCs w:val="21"/>
        </w:rPr>
        <w:t xml:space="preserve"> you got a book about Canada or a book about Japan? </w:t>
      </w:r>
    </w:p>
    <w:p w14:paraId="01446122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—________</w:t>
      </w:r>
    </w:p>
    <w:p w14:paraId="374EF86B" w14:textId="7AC29909" w:rsidR="00A22C27" w:rsidRPr="001F6119" w:rsidRDefault="00FD5DE5" w:rsidP="001F6119">
      <w:pPr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ab/>
        <w:t>A. Yes, I have.</w:t>
      </w:r>
      <w:r>
        <w:rPr>
          <w:rFonts w:ascii="Comic Sans MS" w:hAnsi="Comic Sans MS"/>
          <w:szCs w:val="21"/>
        </w:rPr>
        <w:tab/>
        <w:t xml:space="preserve">    </w:t>
      </w:r>
      <w:r w:rsidR="00A22C27" w:rsidRPr="001F6119">
        <w:rPr>
          <w:rFonts w:ascii="Comic Sans MS" w:hAnsi="Comic Sans MS"/>
          <w:szCs w:val="21"/>
        </w:rPr>
        <w:t>B. No, I haven’t got a book about Japan.</w:t>
      </w:r>
    </w:p>
    <w:p w14:paraId="6B9CFB02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ab/>
        <w:t>C. I’ve got a book about Canada, but I haven’t got a book about Japan.</w:t>
      </w:r>
    </w:p>
    <w:p w14:paraId="005674BD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四、连词成句。</w:t>
      </w:r>
    </w:p>
    <w:p w14:paraId="0FC937A0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1. </w:t>
      </w:r>
      <w:proofErr w:type="gramStart"/>
      <w:r w:rsidRPr="001F6119">
        <w:rPr>
          <w:rFonts w:ascii="Comic Sans MS" w:hAnsi="Comic Sans MS"/>
          <w:szCs w:val="21"/>
        </w:rPr>
        <w:t>got</w:t>
      </w:r>
      <w:proofErr w:type="gramEnd"/>
      <w:r w:rsidRPr="001F6119">
        <w:rPr>
          <w:rFonts w:ascii="Comic Sans MS" w:hAnsi="Comic Sans MS"/>
          <w:szCs w:val="21"/>
        </w:rPr>
        <w:t xml:space="preserve">,   I’ve,   stamp,   a,   Australia,   from   (.) </w:t>
      </w:r>
    </w:p>
    <w:p w14:paraId="3567BB1C" w14:textId="6AD6764F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_______________________________________________________________</w:t>
      </w:r>
    </w:p>
    <w:p w14:paraId="6781FC0A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2. </w:t>
      </w:r>
      <w:proofErr w:type="gramStart"/>
      <w:r w:rsidRPr="001F6119">
        <w:rPr>
          <w:rFonts w:ascii="Comic Sans MS" w:hAnsi="Comic Sans MS"/>
          <w:szCs w:val="21"/>
        </w:rPr>
        <w:t>have</w:t>
      </w:r>
      <w:proofErr w:type="gramEnd"/>
      <w:r w:rsidRPr="001F6119">
        <w:rPr>
          <w:rFonts w:ascii="Comic Sans MS" w:hAnsi="Comic Sans MS"/>
          <w:szCs w:val="21"/>
        </w:rPr>
        <w:t xml:space="preserve">,   a new football,   got,   you,   a new basketball,   or   (?) </w:t>
      </w:r>
    </w:p>
    <w:p w14:paraId="00AEFA02" w14:textId="2F299F71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_______________________________________________________________</w:t>
      </w:r>
    </w:p>
    <w:p w14:paraId="53B9C131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3. </w:t>
      </w:r>
      <w:proofErr w:type="gramStart"/>
      <w:r w:rsidRPr="001F6119">
        <w:rPr>
          <w:rFonts w:ascii="Comic Sans MS" w:hAnsi="Comic Sans MS"/>
          <w:szCs w:val="21"/>
        </w:rPr>
        <w:t>pen</w:t>
      </w:r>
      <w:proofErr w:type="gramEnd"/>
      <w:r w:rsidRPr="001F6119">
        <w:rPr>
          <w:rFonts w:ascii="Comic Sans MS" w:hAnsi="Comic Sans MS"/>
          <w:szCs w:val="21"/>
        </w:rPr>
        <w:t xml:space="preserve"> friend,   you,   can,   be,   too,   my   (.) </w:t>
      </w:r>
    </w:p>
    <w:p w14:paraId="183563EC" w14:textId="1A25974A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lastRenderedPageBreak/>
        <w:t>_______________________________________________________________</w:t>
      </w:r>
    </w:p>
    <w:p w14:paraId="534721FC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4. </w:t>
      </w:r>
      <w:proofErr w:type="gramStart"/>
      <w:r w:rsidRPr="001F6119">
        <w:rPr>
          <w:rFonts w:ascii="Comic Sans MS" w:hAnsi="Comic Sans MS"/>
          <w:szCs w:val="21"/>
        </w:rPr>
        <w:t>we</w:t>
      </w:r>
      <w:proofErr w:type="gramEnd"/>
      <w:r w:rsidRPr="001F6119">
        <w:rPr>
          <w:rFonts w:ascii="Comic Sans MS" w:hAnsi="Comic Sans MS"/>
          <w:szCs w:val="21"/>
        </w:rPr>
        <w:t xml:space="preserve">,   every,   day,   have,   classes,   in the morning   (.) </w:t>
      </w:r>
    </w:p>
    <w:p w14:paraId="6AEFA4CC" w14:textId="1454F41C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_______________________________________________________________</w:t>
      </w:r>
    </w:p>
    <w:p w14:paraId="069227AA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5. </w:t>
      </w:r>
      <w:proofErr w:type="gramStart"/>
      <w:r w:rsidRPr="001F6119">
        <w:rPr>
          <w:rFonts w:ascii="Comic Sans MS" w:hAnsi="Comic Sans MS"/>
          <w:szCs w:val="21"/>
        </w:rPr>
        <w:t>haven’t</w:t>
      </w:r>
      <w:proofErr w:type="gramEnd"/>
      <w:r w:rsidRPr="001F6119">
        <w:rPr>
          <w:rFonts w:ascii="Comic Sans MS" w:hAnsi="Comic Sans MS"/>
          <w:szCs w:val="21"/>
        </w:rPr>
        <w:t xml:space="preserve">,   I,   chopsticks,   got,   any,   China,   from   (.) </w:t>
      </w:r>
    </w:p>
    <w:p w14:paraId="30085A7C" w14:textId="6B1EB6BA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_______________________________________________________________</w:t>
      </w:r>
    </w:p>
    <w:p w14:paraId="4B840397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五、选择合适的句子，补全对话。</w:t>
      </w:r>
    </w:p>
    <w:p w14:paraId="228A88B5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A. Where is she from?</w:t>
      </w:r>
    </w:p>
    <w:p w14:paraId="37AB3ADB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B. Her name is Sue.</w:t>
      </w:r>
    </w:p>
    <w:p w14:paraId="3EFDB8C1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C. They don’t go to school because they live far from any schools.</w:t>
      </w:r>
    </w:p>
    <w:p w14:paraId="26A58BBF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D. Have you got a pen friend or a phone friend?</w:t>
      </w:r>
    </w:p>
    <w:p w14:paraId="37EEEABD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E. Has she got any brothers or sisters?</w:t>
      </w:r>
    </w:p>
    <w:p w14:paraId="63B03205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Mike: (1) ________</w:t>
      </w:r>
    </w:p>
    <w:p w14:paraId="797BD017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Mary: I have got a pen friend. (2) ________</w:t>
      </w:r>
    </w:p>
    <w:p w14:paraId="1DEB003D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Mike: (3) ________</w:t>
      </w:r>
    </w:p>
    <w:p w14:paraId="5B74DDA1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Mary: She is from the US and she lives in the west.</w:t>
      </w:r>
    </w:p>
    <w:p w14:paraId="2D674F8B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Mike: (4) ________</w:t>
      </w:r>
    </w:p>
    <w:p w14:paraId="6F634A1B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Mary: She has got a sister, but she hasn’t got any brothers.</w:t>
      </w:r>
    </w:p>
    <w:p w14:paraId="4F1EDA01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Mike: What classes are they in?</w:t>
      </w:r>
    </w:p>
    <w:p w14:paraId="6D9E3D4A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Mary: (5) ________ </w:t>
      </w:r>
      <w:proofErr w:type="gramStart"/>
      <w:r w:rsidRPr="001F6119">
        <w:rPr>
          <w:rFonts w:ascii="Comic Sans MS" w:hAnsi="Comic Sans MS"/>
          <w:szCs w:val="21"/>
        </w:rPr>
        <w:t>Their</w:t>
      </w:r>
      <w:proofErr w:type="gramEnd"/>
      <w:r w:rsidRPr="001F6119">
        <w:rPr>
          <w:rFonts w:ascii="Comic Sans MS" w:hAnsi="Comic Sans MS"/>
          <w:szCs w:val="21"/>
        </w:rPr>
        <w:t xml:space="preserve"> mother teaches them at home.</w:t>
      </w:r>
    </w:p>
    <w:p w14:paraId="6AA2336C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Mike: Wow! That’s great!</w:t>
      </w:r>
    </w:p>
    <w:p w14:paraId="6B9B93AB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</w:p>
    <w:p w14:paraId="4A7CF45E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</w:p>
    <w:p w14:paraId="36B78DB2" w14:textId="65715A31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 </w:t>
      </w:r>
    </w:p>
    <w:p w14:paraId="489DF2C6" w14:textId="6E77822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</w:p>
    <w:p w14:paraId="79C7EA8D" w14:textId="057E16D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</w:p>
    <w:p w14:paraId="3AC3AD72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参考答案</w:t>
      </w:r>
    </w:p>
    <w:p w14:paraId="13DD7683" w14:textId="050F878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一、</w:t>
      </w:r>
      <w:r w:rsidRPr="001F6119">
        <w:rPr>
          <w:rFonts w:ascii="Comic Sans MS" w:hAnsi="Comic Sans MS"/>
          <w:szCs w:val="21"/>
        </w:rPr>
        <w:t>1-4 BABA</w:t>
      </w:r>
    </w:p>
    <w:p w14:paraId="5041F4F1" w14:textId="77777777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二、翻译。</w:t>
      </w:r>
    </w:p>
    <w:p w14:paraId="0D5EA37C" w14:textId="237492F9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(1) </w:t>
      </w:r>
      <w:r w:rsidRPr="001F6119">
        <w:rPr>
          <w:rFonts w:ascii="Comic Sans MS" w:hAnsi="Comic Sans MS"/>
          <w:szCs w:val="21"/>
        </w:rPr>
        <w:t>一副刀叉</w:t>
      </w:r>
    </w:p>
    <w:p w14:paraId="02B28F09" w14:textId="5189ED36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(2) </w:t>
      </w:r>
      <w:r w:rsidRPr="001F6119">
        <w:rPr>
          <w:rFonts w:ascii="Comic Sans MS" w:hAnsi="Comic Sans MS"/>
          <w:szCs w:val="21"/>
        </w:rPr>
        <w:t>一个中国风筝</w:t>
      </w:r>
    </w:p>
    <w:p w14:paraId="17260E95" w14:textId="3DBED009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lastRenderedPageBreak/>
        <w:t>(3)</w:t>
      </w:r>
      <w:r w:rsidRPr="001F6119">
        <w:rPr>
          <w:rFonts w:ascii="Comic Sans MS" w:hAnsi="Comic Sans MS"/>
          <w:szCs w:val="21"/>
        </w:rPr>
        <w:t>一本</w:t>
      </w:r>
      <w:r w:rsidRPr="001F6119">
        <w:rPr>
          <w:rFonts w:ascii="Comic Sans MS" w:hAnsi="Comic Sans MS"/>
          <w:szCs w:val="21"/>
        </w:rPr>
        <w:t xml:space="preserve"> </w:t>
      </w:r>
      <w:r w:rsidRPr="001F6119">
        <w:rPr>
          <w:rFonts w:ascii="Comic Sans MS" w:hAnsi="Comic Sans MS"/>
          <w:szCs w:val="21"/>
        </w:rPr>
        <w:t>关于英国的书</w:t>
      </w:r>
    </w:p>
    <w:p w14:paraId="7718A53D" w14:textId="2682E75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 xml:space="preserve">(4) </w:t>
      </w:r>
      <w:r w:rsidRPr="001F6119">
        <w:rPr>
          <w:rFonts w:ascii="Comic Sans MS" w:hAnsi="Comic Sans MS"/>
          <w:szCs w:val="21"/>
        </w:rPr>
        <w:t>一张来自加拿大的邮票</w:t>
      </w:r>
    </w:p>
    <w:p w14:paraId="6005A69E" w14:textId="3FCEE8E3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三、</w:t>
      </w:r>
      <w:r w:rsidRPr="001F6119">
        <w:rPr>
          <w:rFonts w:ascii="Comic Sans MS" w:hAnsi="Comic Sans MS"/>
          <w:szCs w:val="21"/>
        </w:rPr>
        <w:t>1-5 CABBC</w:t>
      </w:r>
    </w:p>
    <w:p w14:paraId="501FB747" w14:textId="38813B00" w:rsidR="00A22C27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四、</w:t>
      </w:r>
      <w:r w:rsidRPr="001F6119">
        <w:rPr>
          <w:rFonts w:ascii="Comic Sans MS" w:hAnsi="Comic Sans MS"/>
          <w:szCs w:val="21"/>
        </w:rPr>
        <w:t>1. I’ve got a stamp from Australia.</w:t>
      </w:r>
    </w:p>
    <w:p w14:paraId="6BC6F016" w14:textId="77777777" w:rsidR="00A22C27" w:rsidRPr="001F6119" w:rsidRDefault="00A22C27" w:rsidP="001C0B00">
      <w:pPr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2. Have you got a new basketball or a new football?</w:t>
      </w:r>
    </w:p>
    <w:p w14:paraId="49F57F44" w14:textId="77777777" w:rsidR="00A22C27" w:rsidRPr="001F6119" w:rsidRDefault="00A22C27" w:rsidP="001C0B00">
      <w:pPr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3. You can be my pen friend too.</w:t>
      </w:r>
    </w:p>
    <w:p w14:paraId="6A203688" w14:textId="77777777" w:rsidR="00A22C27" w:rsidRPr="001F6119" w:rsidRDefault="00A22C27" w:rsidP="001C0B00">
      <w:pPr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4. We have classes in the morning every day.</w:t>
      </w:r>
    </w:p>
    <w:p w14:paraId="70D8EFA5" w14:textId="77777777" w:rsidR="00A22C27" w:rsidRPr="001F6119" w:rsidRDefault="00A22C27" w:rsidP="001C0B00">
      <w:pPr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5. I haven’t got any chopsticks from China.</w:t>
      </w:r>
    </w:p>
    <w:p w14:paraId="739E0E36" w14:textId="05CFF7F3" w:rsidR="00BF78F9" w:rsidRPr="001F6119" w:rsidRDefault="00A22C27" w:rsidP="001F6119">
      <w:pPr>
        <w:spacing w:line="360" w:lineRule="auto"/>
        <w:rPr>
          <w:rFonts w:ascii="Comic Sans MS" w:hAnsi="Comic Sans MS"/>
          <w:szCs w:val="21"/>
        </w:rPr>
      </w:pPr>
      <w:r w:rsidRPr="001F6119">
        <w:rPr>
          <w:rFonts w:ascii="Comic Sans MS" w:hAnsi="Comic Sans MS"/>
          <w:szCs w:val="21"/>
        </w:rPr>
        <w:t>五、</w:t>
      </w:r>
      <w:r w:rsidRPr="001F6119">
        <w:rPr>
          <w:rFonts w:ascii="Comic Sans MS" w:hAnsi="Comic Sans MS"/>
          <w:szCs w:val="21"/>
        </w:rPr>
        <w:t>(1)-(5) DBAEC</w:t>
      </w:r>
    </w:p>
    <w:sectPr w:rsidR="00BF78F9" w:rsidRPr="001F6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2B915" w14:textId="77777777" w:rsidR="00315EBB" w:rsidRDefault="00315EBB" w:rsidP="00270D11">
      <w:pPr>
        <w:spacing w:line="240" w:lineRule="auto"/>
      </w:pPr>
      <w:r>
        <w:separator/>
      </w:r>
    </w:p>
  </w:endnote>
  <w:endnote w:type="continuationSeparator" w:id="0">
    <w:p w14:paraId="288E943E" w14:textId="77777777" w:rsidR="00315EBB" w:rsidRDefault="00315EBB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36B72" w14:textId="77777777" w:rsidR="00315EBB" w:rsidRDefault="00315EBB" w:rsidP="00270D11">
      <w:pPr>
        <w:spacing w:line="240" w:lineRule="auto"/>
      </w:pPr>
      <w:r>
        <w:separator/>
      </w:r>
    </w:p>
  </w:footnote>
  <w:footnote w:type="continuationSeparator" w:id="0">
    <w:p w14:paraId="609AB204" w14:textId="77777777" w:rsidR="00315EBB" w:rsidRDefault="00315EBB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E5091"/>
    <w:rsid w:val="001B73E0"/>
    <w:rsid w:val="001C0B00"/>
    <w:rsid w:val="001F6119"/>
    <w:rsid w:val="00270D11"/>
    <w:rsid w:val="002B7372"/>
    <w:rsid w:val="002E5717"/>
    <w:rsid w:val="00315EBB"/>
    <w:rsid w:val="00372B4E"/>
    <w:rsid w:val="0040242B"/>
    <w:rsid w:val="004A3556"/>
    <w:rsid w:val="004A7283"/>
    <w:rsid w:val="00545C0B"/>
    <w:rsid w:val="005A1E3E"/>
    <w:rsid w:val="005B7FA1"/>
    <w:rsid w:val="0062663A"/>
    <w:rsid w:val="00674BBD"/>
    <w:rsid w:val="006A26E3"/>
    <w:rsid w:val="00776D97"/>
    <w:rsid w:val="00787EB8"/>
    <w:rsid w:val="009A7FA9"/>
    <w:rsid w:val="00A22C27"/>
    <w:rsid w:val="00AB7494"/>
    <w:rsid w:val="00BF78F9"/>
    <w:rsid w:val="00CA2359"/>
    <w:rsid w:val="00CD723C"/>
    <w:rsid w:val="00CE15D1"/>
    <w:rsid w:val="00D51875"/>
    <w:rsid w:val="00D75C28"/>
    <w:rsid w:val="00E6486E"/>
    <w:rsid w:val="00F90104"/>
    <w:rsid w:val="00FD5DE5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84</TotalTime>
  <Pages>3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29</cp:revision>
  <dcterms:created xsi:type="dcterms:W3CDTF">2018-09-05T06:15:00Z</dcterms:created>
  <dcterms:modified xsi:type="dcterms:W3CDTF">2020-05-29T10:17:00Z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